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FC01F" w14:textId="77777777" w:rsidR="00D51B48" w:rsidRDefault="00D51B48" w:rsidP="00D51B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LEIGHTON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5FDA5ECB" w14:textId="77777777" w:rsidR="00D51B48" w:rsidRDefault="00D51B48" w:rsidP="00D51B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Church Stretton, Shropshire.3</w:t>
      </w:r>
    </w:p>
    <w:p w14:paraId="57738369" w14:textId="77777777" w:rsidR="00D51B48" w:rsidRDefault="00D51B48" w:rsidP="00D51B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85420B" w14:textId="77777777" w:rsidR="00D51B48" w:rsidRDefault="00D51B48" w:rsidP="00D51B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434CE0" w14:textId="77777777" w:rsidR="00D51B48" w:rsidRDefault="00D51B48" w:rsidP="00D51B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 Thomas (later Sir Thomas).</w:t>
      </w:r>
    </w:p>
    <w:p w14:paraId="04E92603" w14:textId="77777777" w:rsidR="00D51B48" w:rsidRDefault="00D51B48" w:rsidP="00D51B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(V.C.H. Shropshire vol.10 pp.22-44)</w:t>
      </w:r>
    </w:p>
    <w:p w14:paraId="7F64057F" w14:textId="77777777" w:rsidR="00D51B48" w:rsidRDefault="00D51B48" w:rsidP="00D51B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33D31F" w14:textId="77777777" w:rsidR="00D51B48" w:rsidRDefault="00D51B48" w:rsidP="00D51B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371B03" w14:textId="77777777" w:rsidR="00D51B48" w:rsidRDefault="00D51B48" w:rsidP="00D51B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in</w:t>
      </w: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He acquired property in the parish of Cardington.  (ibid.)</w:t>
      </w:r>
    </w:p>
    <w:p w14:paraId="33141842" w14:textId="77777777" w:rsidR="00D51B48" w:rsidRDefault="00D51B48" w:rsidP="00D51B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F37179" w14:textId="77777777" w:rsidR="00D51B48" w:rsidRDefault="00D51B48" w:rsidP="00D51B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54EC1A" w14:textId="77777777" w:rsidR="00D51B48" w:rsidRDefault="00D51B48" w:rsidP="00D51B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2021</w:t>
      </w:r>
    </w:p>
    <w:p w14:paraId="2E4C1A8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2A85B" w14:textId="77777777" w:rsidR="00D51B48" w:rsidRDefault="00D51B48" w:rsidP="009139A6">
      <w:r>
        <w:separator/>
      </w:r>
    </w:p>
  </w:endnote>
  <w:endnote w:type="continuationSeparator" w:id="0">
    <w:p w14:paraId="023CB155" w14:textId="77777777" w:rsidR="00D51B48" w:rsidRDefault="00D51B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5B1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CC3E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9EC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A19C95" w14:textId="77777777" w:rsidR="00D51B48" w:rsidRDefault="00D51B48" w:rsidP="009139A6">
      <w:r>
        <w:separator/>
      </w:r>
    </w:p>
  </w:footnote>
  <w:footnote w:type="continuationSeparator" w:id="0">
    <w:p w14:paraId="598BDE37" w14:textId="77777777" w:rsidR="00D51B48" w:rsidRDefault="00D51B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E756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649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A00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B4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51B4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76EDC"/>
  <w15:chartTrackingRefBased/>
  <w15:docId w15:val="{8398556F-CAB8-44BC-83D8-A5DCA8E71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2021-07-14T18:11:00Z</dcterms:created>
  <dcterms:modified xsi:type="dcterms:W3CDTF">2021-07-14T18:12:00Z</dcterms:modified>
</cp:coreProperties>
</file>